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94A9D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STONTON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STOUNTON)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(fl.1463)</w:t>
      </w:r>
    </w:p>
    <w:p w14:paraId="2AF0407A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Gentleman.</w:t>
      </w:r>
    </w:p>
    <w:p w14:paraId="5DE6612F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2B323F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33837D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John Est, senior(q.v.), brought a plaint of trespass against him, Thomas</w:t>
      </w:r>
    </w:p>
    <w:p w14:paraId="51481BC4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Westminster(q.v.),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Bregger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gentleman(q.v.), and</w:t>
      </w:r>
    </w:p>
    <w:p w14:paraId="565E015F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Stratford(q.v.), as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Weyland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6F678B2D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Radnage</w:t>
      </w:r>
      <w:proofErr w:type="spellEnd"/>
      <w:r>
        <w:rPr>
          <w:rFonts w:ascii="Times New Roman" w:hAnsi="Times New Roman" w:cs="Times New Roman"/>
          <w:sz w:val="24"/>
          <w:szCs w:val="24"/>
        </w:rPr>
        <w:t>, Buckinghamshire(q.v.).</w:t>
      </w:r>
    </w:p>
    <w:p w14:paraId="72532C3D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D519C4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A6CEA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411875" w14:textId="77777777" w:rsidR="00B44C27" w:rsidRDefault="00B44C27" w:rsidP="00B44C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September 2022</w:t>
      </w:r>
    </w:p>
    <w:p w14:paraId="73DB2F2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A3638" w14:textId="77777777" w:rsidR="00B44C27" w:rsidRDefault="00B44C27" w:rsidP="009139A6">
      <w:r>
        <w:separator/>
      </w:r>
    </w:p>
  </w:endnote>
  <w:endnote w:type="continuationSeparator" w:id="0">
    <w:p w14:paraId="21864944" w14:textId="77777777" w:rsidR="00B44C27" w:rsidRDefault="00B44C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0A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8D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0A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D11A9" w14:textId="77777777" w:rsidR="00B44C27" w:rsidRDefault="00B44C27" w:rsidP="009139A6">
      <w:r>
        <w:separator/>
      </w:r>
    </w:p>
  </w:footnote>
  <w:footnote w:type="continuationSeparator" w:id="0">
    <w:p w14:paraId="26D29B56" w14:textId="77777777" w:rsidR="00B44C27" w:rsidRDefault="00B44C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FF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944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ED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27"/>
    <w:rsid w:val="000666E0"/>
    <w:rsid w:val="002510B7"/>
    <w:rsid w:val="005C130B"/>
    <w:rsid w:val="00826F5C"/>
    <w:rsid w:val="009139A6"/>
    <w:rsid w:val="009448BB"/>
    <w:rsid w:val="00A3176C"/>
    <w:rsid w:val="00AE65F8"/>
    <w:rsid w:val="00B44C2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91998"/>
  <w15:chartTrackingRefBased/>
  <w15:docId w15:val="{2F4495BF-F8EB-46F8-8771-73AD3B68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4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2022-09-09T10:45:00Z</dcterms:created>
  <dcterms:modified xsi:type="dcterms:W3CDTF">2022-09-09T10:46:00Z</dcterms:modified>
</cp:coreProperties>
</file>